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6994A" w14:textId="77777777" w:rsidR="008C21A7" w:rsidRDefault="008C21A7" w:rsidP="008C21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William PLOMPTON</w:t>
      </w:r>
      <w:r>
        <w:rPr>
          <w:rFonts w:cs="Times New Roman"/>
          <w:szCs w:val="24"/>
        </w:rPr>
        <w:t xml:space="preserve">         (fl.1467)</w:t>
      </w:r>
    </w:p>
    <w:p w14:paraId="4873A26B" w14:textId="52D4F2A5" w:rsidR="008C21A7" w:rsidRDefault="00011A84" w:rsidP="008C21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Plompton.</w:t>
      </w:r>
    </w:p>
    <w:p w14:paraId="172ACA80" w14:textId="77777777" w:rsidR="008C21A7" w:rsidRDefault="008C21A7" w:rsidP="008C21A7">
      <w:pPr>
        <w:pStyle w:val="NoSpacing"/>
        <w:rPr>
          <w:rFonts w:cs="Times New Roman"/>
          <w:szCs w:val="24"/>
        </w:rPr>
      </w:pPr>
    </w:p>
    <w:p w14:paraId="5AC124D8" w14:textId="77777777" w:rsidR="00011A84" w:rsidRDefault="00011A84" w:rsidP="008C21A7">
      <w:pPr>
        <w:pStyle w:val="NoSpacing"/>
        <w:rPr>
          <w:rFonts w:cs="Times New Roman"/>
          <w:szCs w:val="24"/>
        </w:rPr>
      </w:pPr>
    </w:p>
    <w:p w14:paraId="0867D13D" w14:textId="77777777" w:rsidR="008973D6" w:rsidRDefault="008973D6" w:rsidP="008973D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1460</w:t>
      </w:r>
      <w:r>
        <w:rPr>
          <w:rFonts w:cs="Times New Roman"/>
          <w:szCs w:val="24"/>
          <w:lang w:val="en-GB"/>
        </w:rPr>
        <w:tab/>
        <w:t>He made a plaint of trespass in a free warren against William Kydde of</w:t>
      </w:r>
    </w:p>
    <w:p w14:paraId="11D2CE14" w14:textId="77777777" w:rsidR="008973D6" w:rsidRDefault="008973D6" w:rsidP="008973D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Kilnsey(q.v.).</w:t>
      </w:r>
    </w:p>
    <w:p w14:paraId="25E62009" w14:textId="10E61177" w:rsidR="008973D6" w:rsidRPr="008973D6" w:rsidRDefault="008973D6" w:rsidP="008C21A7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  ( https://waalt.uh.edu/index.php/KB27/795 )</w:t>
      </w:r>
    </w:p>
    <w:p w14:paraId="65D00737" w14:textId="7756E089" w:rsidR="00011A84" w:rsidRDefault="00011A84" w:rsidP="008C21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Aug.1463</w:t>
      </w:r>
      <w:r>
        <w:rPr>
          <w:rFonts w:cs="Times New Roman"/>
          <w:szCs w:val="24"/>
        </w:rPr>
        <w:tab/>
        <w:t>He was granted a general pardon.</w:t>
      </w:r>
    </w:p>
    <w:p w14:paraId="687B7C21" w14:textId="3751844D" w:rsidR="00011A84" w:rsidRDefault="00011A84" w:rsidP="008C21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1461-67 p.285)</w:t>
      </w:r>
    </w:p>
    <w:p w14:paraId="5FA74BFE" w14:textId="77777777" w:rsidR="008C21A7" w:rsidRDefault="008C21A7" w:rsidP="008C21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Nov.1467</w:t>
      </w:r>
      <w:r>
        <w:rPr>
          <w:rFonts w:cs="Times New Roman"/>
          <w:szCs w:val="24"/>
        </w:rPr>
        <w:tab/>
        <w:t xml:space="preserve">William Browne of Repton, Derbyshire(q.v.), was pardoned for not </w:t>
      </w:r>
    </w:p>
    <w:p w14:paraId="301B31A8" w14:textId="77777777" w:rsidR="008C21A7" w:rsidRDefault="008C21A7" w:rsidP="008C21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appearing to answer him touching a debt of £20.</w:t>
      </w:r>
    </w:p>
    <w:p w14:paraId="1E4CC077" w14:textId="77777777" w:rsidR="008C21A7" w:rsidRDefault="008C21A7" w:rsidP="008C21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1467-77 p.10)</w:t>
      </w:r>
    </w:p>
    <w:p w14:paraId="594F363D" w14:textId="77777777" w:rsidR="00674327" w:rsidRDefault="00674327" w:rsidP="00674327">
      <w:pPr>
        <w:pStyle w:val="NoSpacing"/>
        <w:rPr>
          <w:rFonts w:cs="Times New Roman"/>
        </w:rPr>
      </w:pPr>
      <w:r>
        <w:rPr>
          <w:rFonts w:cs="Times New Roman"/>
        </w:rPr>
        <w:tab/>
        <w:t>1474</w:t>
      </w:r>
      <w:r>
        <w:rPr>
          <w:rFonts w:cs="Times New Roman"/>
        </w:rPr>
        <w:tab/>
        <w:t>He made a plaint of trespass against William Redshawe, senior, of Pannal</w:t>
      </w:r>
    </w:p>
    <w:p w14:paraId="4EE0ACB5" w14:textId="77777777" w:rsidR="00674327" w:rsidRDefault="00674327" w:rsidP="00674327">
      <w:pPr>
        <w:pStyle w:val="NoSpacing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>(near Harrogate)(q.v.) and 6 others.</w:t>
      </w:r>
    </w:p>
    <w:p w14:paraId="1C4E80D6" w14:textId="77777777" w:rsidR="00674327" w:rsidRDefault="00674327" w:rsidP="00674327">
      <w:pPr>
        <w:pStyle w:val="NoSpacing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 xml:space="preserve">( </w:t>
      </w:r>
      <w:hyperlink r:id="rId6" w:history="1">
        <w:r w:rsidRPr="003C30AE">
          <w:rPr>
            <w:rStyle w:val="Hyperlink"/>
            <w:rFonts w:cs="Times New Roman"/>
          </w:rPr>
          <w:t>https://waalt.uh.edu/index.php/KB27/850</w:t>
        </w:r>
      </w:hyperlink>
      <w:r>
        <w:rPr>
          <w:rFonts w:cs="Times New Roman"/>
        </w:rPr>
        <w:t xml:space="preserve"> )</w:t>
      </w:r>
    </w:p>
    <w:p w14:paraId="0AB1467F" w14:textId="77777777" w:rsidR="00674327" w:rsidRDefault="00674327" w:rsidP="00674327">
      <w:pPr>
        <w:pStyle w:val="NoSpacing"/>
        <w:rPr>
          <w:rFonts w:cs="Times New Roman"/>
        </w:rPr>
      </w:pPr>
      <w:r>
        <w:rPr>
          <w:rFonts w:cs="Times New Roman"/>
        </w:rPr>
        <w:tab/>
        <w:t>1474</w:t>
      </w:r>
      <w:r>
        <w:rPr>
          <w:rFonts w:cs="Times New Roman"/>
        </w:rPr>
        <w:tab/>
        <w:t>He made a plaint of trespass against Roger Frankeleyn of Grassington(q.v.).</w:t>
      </w:r>
    </w:p>
    <w:p w14:paraId="4DEA24D1" w14:textId="77777777" w:rsidR="00674327" w:rsidRDefault="00674327" w:rsidP="00674327">
      <w:pPr>
        <w:pStyle w:val="NoSpacing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>(ibid.)</w:t>
      </w:r>
    </w:p>
    <w:p w14:paraId="4150F18B" w14:textId="77777777" w:rsidR="00674327" w:rsidRDefault="00674327" w:rsidP="008C21A7">
      <w:pPr>
        <w:pStyle w:val="NoSpacing"/>
        <w:rPr>
          <w:rFonts w:cs="Times New Roman"/>
          <w:szCs w:val="24"/>
        </w:rPr>
      </w:pPr>
    </w:p>
    <w:p w14:paraId="280C9C51" w14:textId="65557919" w:rsidR="00011A84" w:rsidRDefault="00011A84" w:rsidP="008C21A7">
      <w:pPr>
        <w:pStyle w:val="NoSpacing"/>
        <w:rPr>
          <w:rFonts w:cs="Times New Roman"/>
          <w:szCs w:val="24"/>
        </w:rPr>
      </w:pPr>
    </w:p>
    <w:p w14:paraId="3E7B4923" w14:textId="55174D46" w:rsidR="00674327" w:rsidRDefault="00674327" w:rsidP="008C21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February 2026</w:t>
      </w:r>
    </w:p>
    <w:p w14:paraId="5A073395" w14:textId="328EAB4C" w:rsidR="008973D6" w:rsidRDefault="008973D6" w:rsidP="008C21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June 2026</w:t>
      </w:r>
    </w:p>
    <w:p w14:paraId="2DAE0B6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C81B2" w14:textId="77777777" w:rsidR="0009192A" w:rsidRDefault="0009192A" w:rsidP="009139A6">
      <w:r>
        <w:separator/>
      </w:r>
    </w:p>
  </w:endnote>
  <w:endnote w:type="continuationSeparator" w:id="0">
    <w:p w14:paraId="0E058A3B" w14:textId="77777777" w:rsidR="0009192A" w:rsidRDefault="000919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F7C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65C2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F9E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2CD1C" w14:textId="77777777" w:rsidR="0009192A" w:rsidRDefault="0009192A" w:rsidP="009139A6">
      <w:r>
        <w:separator/>
      </w:r>
    </w:p>
  </w:footnote>
  <w:footnote w:type="continuationSeparator" w:id="0">
    <w:p w14:paraId="516446F6" w14:textId="77777777" w:rsidR="0009192A" w:rsidRDefault="000919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905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8D3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770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1A7"/>
    <w:rsid w:val="00011A84"/>
    <w:rsid w:val="000666E0"/>
    <w:rsid w:val="0009192A"/>
    <w:rsid w:val="002510B7"/>
    <w:rsid w:val="003C12F5"/>
    <w:rsid w:val="005C130B"/>
    <w:rsid w:val="00674327"/>
    <w:rsid w:val="00826F5C"/>
    <w:rsid w:val="008973D6"/>
    <w:rsid w:val="008C21A7"/>
    <w:rsid w:val="008F69BA"/>
    <w:rsid w:val="009139A6"/>
    <w:rsid w:val="009448BB"/>
    <w:rsid w:val="00947624"/>
    <w:rsid w:val="00996AE5"/>
    <w:rsid w:val="00A3176C"/>
    <w:rsid w:val="00AE65F8"/>
    <w:rsid w:val="00BA00AB"/>
    <w:rsid w:val="00CB4ED9"/>
    <w:rsid w:val="00D160D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A9174"/>
  <w15:chartTrackingRefBased/>
  <w15:docId w15:val="{63D14E0B-CB18-41A5-8BBE-AF9B574D9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743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KB27/85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5</cp:revision>
  <dcterms:created xsi:type="dcterms:W3CDTF">2023-09-07T16:55:00Z</dcterms:created>
  <dcterms:modified xsi:type="dcterms:W3CDTF">2026-06-20T12:02:00Z</dcterms:modified>
</cp:coreProperties>
</file>